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Комитета по управлению имуществом Златоустовского городского округа </w:t>
      </w:r>
      <w:r>
        <w:rPr>
          <w:bCs/>
          <w:sz w:val="24"/>
          <w:szCs w:val="24"/>
        </w:rPr>
        <w:t>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CC5C6E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CC5C6E">
          <w:rPr>
            <w:sz w:val="24"/>
            <w:szCs w:val="24"/>
          </w:rPr>
          <w:t>населенных пунктов</w:t>
        </w:r>
        <w:r w:rsidR="0045600C" w:rsidRPr="00CC5C6E">
          <w:rPr>
            <w:sz w:val="24"/>
            <w:szCs w:val="24"/>
          </w:rPr>
          <w:t xml:space="preserve"> с кадастровым номером </w:t>
        </w:r>
        <w:r w:rsidR="00E90E92" w:rsidRPr="00CC5C6E">
          <w:rPr>
            <w:sz w:val="24"/>
            <w:szCs w:val="24"/>
          </w:rPr>
          <w:t>___________________   площадью _____</w:t>
        </w:r>
        <w:r w:rsidR="0045600C" w:rsidRPr="00CC5C6E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CC5C6E">
          <w:rPr>
            <w:sz w:val="24"/>
            <w:szCs w:val="24"/>
          </w:rPr>
          <w:t>_____________________________________________________________</w:t>
        </w:r>
        <w:r w:rsidR="0045600C" w:rsidRPr="00CC5C6E">
          <w:rPr>
            <w:sz w:val="24"/>
            <w:szCs w:val="24"/>
          </w:rPr>
          <w:t xml:space="preserve">. </w:t>
        </w:r>
        <w:r w:rsidR="00267840" w:rsidRPr="00CC5C6E">
          <w:rPr>
            <w:sz w:val="24"/>
            <w:szCs w:val="24"/>
          </w:rPr>
          <w:t>Вид разрешенного</w:t>
        </w:r>
        <w:r w:rsidR="0045600C" w:rsidRPr="00CC5C6E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CC5C6E">
          <w:rPr>
            <w:sz w:val="24"/>
            <w:szCs w:val="24"/>
          </w:rPr>
          <w:t>___________________________</w:t>
        </w:r>
      </w:fldSimple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CC5C6E">
          <w:rPr>
            <w:b/>
            <w:sz w:val="24"/>
            <w:szCs w:val="24"/>
          </w:rPr>
          <w:t xml:space="preserve">Протокола </w:t>
        </w:r>
        <w:r w:rsidR="00267840" w:rsidRPr="00CC5C6E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CC5C6E">
          <w:rPr>
            <w:b/>
            <w:sz w:val="24"/>
            <w:szCs w:val="24"/>
          </w:rPr>
          <w:t>приема заявок на участие в аукционе</w:t>
        </w:r>
        <w:r w:rsidR="00267840" w:rsidRPr="00CC5C6E">
          <w:rPr>
            <w:b/>
            <w:sz w:val="24"/>
            <w:szCs w:val="24"/>
          </w:rPr>
          <w:t>)</w:t>
        </w:r>
        <w:r w:rsidR="0045600C" w:rsidRPr="00CC5C6E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CC5C6E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CC5C6E">
          <w:rPr>
            <w:b/>
            <w:sz w:val="24"/>
            <w:szCs w:val="24"/>
          </w:rPr>
          <w:t xml:space="preserve"> от </w:t>
        </w:r>
        <w:r w:rsidR="00E90E92" w:rsidRPr="00CC5C6E">
          <w:rPr>
            <w:b/>
            <w:sz w:val="24"/>
            <w:szCs w:val="24"/>
          </w:rPr>
          <w:t>__________</w:t>
        </w:r>
        <w:r w:rsidR="0045600C" w:rsidRPr="00CC5C6E">
          <w:rPr>
            <w:b/>
            <w:sz w:val="24"/>
            <w:szCs w:val="24"/>
          </w:rPr>
          <w:t xml:space="preserve">г.  </w:t>
        </w:r>
      </w:fldSimple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CC5C6E">
          <w:rPr>
            <w:b/>
            <w:sz w:val="24"/>
            <w:szCs w:val="24"/>
          </w:rPr>
          <w:t>______</w:t>
        </w:r>
        <w:r w:rsidR="0045600C" w:rsidRPr="00CC5C6E">
          <w:rPr>
            <w:b/>
            <w:sz w:val="24"/>
            <w:szCs w:val="24"/>
          </w:rPr>
          <w:t>месяцев</w:t>
        </w:r>
      </w:fldSimple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794365" w:rsidRDefault="00F7683E" w:rsidP="00794365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2841F7">
        <w:rPr>
          <w:b/>
          <w:color w:val="000000"/>
          <w:sz w:val="24"/>
          <w:szCs w:val="24"/>
        </w:rPr>
        <w:t>О</w:t>
      </w:r>
      <w:r w:rsidRPr="00CC5C6E">
        <w:rPr>
          <w:b/>
          <w:color w:val="000000"/>
          <w:sz w:val="24"/>
          <w:szCs w:val="24"/>
        </w:rPr>
        <w:t>граничения</w:t>
      </w:r>
      <w:r w:rsidR="002841F7">
        <w:rPr>
          <w:b/>
          <w:color w:val="000000"/>
          <w:sz w:val="24"/>
          <w:szCs w:val="24"/>
        </w:rPr>
        <w:t xml:space="preserve">, обременения: </w:t>
      </w:r>
      <w:r w:rsidR="00794365" w:rsidRPr="00794365">
        <w:rPr>
          <w:b/>
          <w:color w:val="000000"/>
          <w:sz w:val="24"/>
          <w:szCs w:val="24"/>
        </w:rPr>
        <w:t>1.</w:t>
      </w:r>
      <w:r w:rsidR="00794365" w:rsidRPr="00794365">
        <w:rPr>
          <w:b/>
          <w:color w:val="000000"/>
          <w:sz w:val="24"/>
          <w:szCs w:val="24"/>
        </w:rPr>
        <w:tab/>
        <w:t>Земельный участок находится в III поясе зоны санитарной охраны водозаборного участка Суворовский. Реестровый номер границы: 74:25-6.294.</w:t>
      </w:r>
    </w:p>
    <w:p w:rsidR="00E27E83" w:rsidRPr="00CC5C6E" w:rsidRDefault="00E27E83" w:rsidP="00794365">
      <w:pPr>
        <w:widowControl/>
        <w:jc w:val="both"/>
        <w:rPr>
          <w:color w:val="000000"/>
          <w:sz w:val="24"/>
          <w:szCs w:val="24"/>
        </w:rPr>
      </w:pPr>
      <w:bookmarkStart w:id="0" w:name="_GoBack"/>
      <w:bookmarkEnd w:id="0"/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>П</w:t>
      </w:r>
      <w:r>
        <w:rPr>
          <w:noProof/>
        </w:rPr>
        <w:t>редседател</w:t>
      </w:r>
      <w:r>
        <w:rPr>
          <w:noProof/>
        </w:rPr>
        <w:t xml:space="preserve">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CB3DB8" w:rsidP="00CC5C6E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1F7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94365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8EB38A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8956B-3921-4F1B-881E-20D27DFE5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2449</Words>
  <Characters>13961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2025-09-01T09:22:00Z</dcterms:created>
  <dcterms:modified xsi:type="dcterms:W3CDTF">2025-09-01T09:22:00Z</dcterms:modified>
</cp:coreProperties>
</file>